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513746D9" w14:textId="3815137C" w:rsidR="00055BC9" w:rsidRDefault="00D72625" w:rsidP="00D73F5F">
          <w:pPr>
            <w:pStyle w:val="En-ttedetabledesmatires"/>
          </w:pPr>
          <w:r w:rsidRPr="00256824">
            <w:rPr>
              <w:noProof/>
              <w:highlight w:val="yellow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53632" behindDoc="0" locked="0" layoutInCell="1" allowOverlap="1" wp14:anchorId="51374713" wp14:editId="3EA91A85">
                    <wp:simplePos x="0" y="0"/>
                    <wp:positionH relativeFrom="margin">
                      <wp:posOffset>4567151</wp:posOffset>
                    </wp:positionH>
                    <wp:positionV relativeFrom="page">
                      <wp:posOffset>252919</wp:posOffset>
                    </wp:positionV>
                    <wp:extent cx="1858726" cy="646430"/>
                    <wp:effectExtent l="0" t="0" r="8255" b="1270"/>
                    <wp:wrapNone/>
                    <wp:docPr id="132" name="Rectangle 13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858726" cy="646430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2D" w14:textId="6448B3A3" w:rsidR="00313E59" w:rsidRDefault="00313E59" w:rsidP="00055BC9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 w:rsidRPr="00D72625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DAF </w:t>
                                </w:r>
                                <w:r w:rsidR="00D72625"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2025_000427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3" id="Rectangle 132" o:spid="_x0000_s1026" style="position:absolute;left:0;text-align:left;margin-left:359.6pt;margin-top:19.9pt;width:146.35pt;height:50.9pt;z-index:251653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" fillcolor="#0070c0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2D" w14:textId="6448B3A3" w:rsidR="00313E59" w:rsidRDefault="00313E59" w:rsidP="00055BC9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 w:rsidRPr="00D72625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 xml:space="preserve">DAF </w:t>
                          </w:r>
                          <w:r w:rsidR="00D72625"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2025_000427</w:t>
                          </w:r>
                        </w:p>
                      </w:txbxContent>
                    </v:textbox>
                    <w10:wrap anchorx="margin" anchory="page"/>
                  </v:rect>
                </w:pict>
              </mc:Fallback>
            </mc:AlternateContent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5137470D" wp14:editId="2A379A07">
                    <wp:simplePos x="0" y="0"/>
                    <wp:positionH relativeFrom="margin">
                      <wp:posOffset>-666750</wp:posOffset>
                    </wp:positionH>
                    <wp:positionV relativeFrom="page">
                      <wp:posOffset>1179830</wp:posOffset>
                    </wp:positionV>
                    <wp:extent cx="7125167" cy="2060812"/>
                    <wp:effectExtent l="19050" t="19050" r="19050" b="1587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2060812"/>
                            </a:xfrm>
                            <a:prstGeom prst="rect">
                              <a:avLst/>
                            </a:prstGeom>
                            <a:solidFill>
                              <a:srgbClr val="002060"/>
                            </a:solidFill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E8A4F62" w14:textId="77777777" w:rsidR="00A93499" w:rsidRDefault="00A93499" w:rsidP="00A9349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</w:p>
                              <w:p w14:paraId="51374725" w14:textId="3CD8A6F8" w:rsidR="00313E59" w:rsidRPr="00A93499" w:rsidRDefault="00313E59" w:rsidP="00A9349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Marché public de </w:t>
                                </w:r>
                                <w:r w:rsidR="00256824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travaux</w:t>
                                </w:r>
                              </w:p>
                              <w:p w14:paraId="51374726" w14:textId="4016F74B" w:rsidR="00313E59" w:rsidRDefault="003474AD" w:rsidP="00442B9F">
                                <w:pPr>
                                  <w:pStyle w:val="Titre"/>
                                  <w:spacing w:after="120"/>
                                  <w:jc w:val="center"/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Cadre du Mémoire </w:t>
                                </w:r>
                                <w:r w:rsidR="005E15D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Achat Responsable</w:t>
                                </w:r>
                                <w:r w:rsidR="00313E5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 (</w:t>
                                </w:r>
                                <w:r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M</w:t>
                                </w:r>
                                <w:r w:rsidR="00313E5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</w:t>
                                </w:r>
                                <w:r w:rsidR="005E15D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A.R</w:t>
                                </w:r>
                                <w:r w:rsidR="00313E59" w:rsidRPr="00A93499">
                                  <w:rPr>
                                    <w:b/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)</w:t>
                                </w:r>
                              </w:p>
                              <w:p w14:paraId="4C19D023" w14:textId="4E1CCFCE" w:rsidR="00442B9F" w:rsidRPr="00442B9F" w:rsidRDefault="00442B9F" w:rsidP="00442B9F">
                                <w:pPr>
                                  <w:jc w:val="center"/>
                                  <w:rPr>
                                    <w:sz w:val="32"/>
                                  </w:rPr>
                                </w:pPr>
                                <w:r w:rsidRPr="00442B9F">
                                  <w:rPr>
                                    <w:sz w:val="32"/>
                                  </w:rPr>
                                  <w:t>LOT 1</w:t>
                                </w:r>
                              </w:p>
                              <w:p w14:paraId="707E8090" w14:textId="77777777" w:rsidR="00442B9F" w:rsidRPr="00442B9F" w:rsidRDefault="00442B9F" w:rsidP="00442B9F"/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D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5pt;margin-top:92.9pt;width:561.05pt;height:162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" fillcolor="#002060" strokecolor="white [3201]" strokeweight="2.25pt">
                    <v:stroke endcap="round"/>
                    <v:textbox>
                      <w:txbxContent>
                        <w:p w14:paraId="5E8A4F62" w14:textId="77777777" w:rsidR="00A93499" w:rsidRDefault="00A93499" w:rsidP="00A9349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</w:p>
                        <w:p w14:paraId="51374725" w14:textId="3CD8A6F8" w:rsidR="00313E59" w:rsidRPr="00A93499" w:rsidRDefault="00313E59" w:rsidP="00A9349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 xml:space="preserve">Marché public de </w:t>
                          </w:r>
                          <w:r w:rsidR="00256824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travaux</w:t>
                          </w:r>
                        </w:p>
                        <w:p w14:paraId="51374726" w14:textId="4016F74B" w:rsidR="00313E59" w:rsidRDefault="003474AD" w:rsidP="00442B9F">
                          <w:pPr>
                            <w:pStyle w:val="Titre"/>
                            <w:spacing w:after="120"/>
                            <w:jc w:val="center"/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 xml:space="preserve">Cadre du Mémoire </w:t>
                          </w:r>
                          <w:r w:rsidR="005E15D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Achat Responsable</w:t>
                          </w:r>
                          <w:r w:rsidR="00313E5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 xml:space="preserve"> (</w:t>
                          </w:r>
                          <w:r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M</w:t>
                          </w:r>
                          <w:r w:rsidR="00313E5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.</w:t>
                          </w:r>
                          <w:r w:rsidR="005E15D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A.R</w:t>
                          </w:r>
                          <w:r w:rsidR="00313E59" w:rsidRPr="00A93499">
                            <w:rPr>
                              <w:b/>
                              <w:color w:val="FFFFFF" w:themeColor="background1"/>
                              <w:sz w:val="56"/>
                              <w:szCs w:val="56"/>
                            </w:rPr>
                            <w:t>)</w:t>
                          </w:r>
                        </w:p>
                        <w:p w14:paraId="4C19D023" w14:textId="4E1CCFCE" w:rsidR="00442B9F" w:rsidRPr="00442B9F" w:rsidRDefault="00442B9F" w:rsidP="00442B9F">
                          <w:pPr>
                            <w:jc w:val="center"/>
                            <w:rPr>
                              <w:sz w:val="32"/>
                            </w:rPr>
                          </w:pPr>
                          <w:r w:rsidRPr="00442B9F">
                            <w:rPr>
                              <w:sz w:val="32"/>
                            </w:rPr>
                            <w:t>LOT 1</w:t>
                          </w:r>
                        </w:p>
                        <w:p w14:paraId="707E8090" w14:textId="77777777" w:rsidR="00442B9F" w:rsidRPr="00442B9F" w:rsidRDefault="00442B9F" w:rsidP="00442B9F"/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13746DA" w14:textId="77777777" w:rsidR="00055BC9" w:rsidRDefault="00055BC9"/>
        <w:p w14:paraId="513746DB" w14:textId="77777777" w:rsidR="00055BC9" w:rsidRDefault="00055BC9"/>
        <w:p w14:paraId="513746DC" w14:textId="77777777" w:rsidR="00055BC9" w:rsidRDefault="00055BC9"/>
        <w:p w14:paraId="513746DD" w14:textId="77777777" w:rsidR="00055BC9" w:rsidRDefault="00055BC9"/>
        <w:p w14:paraId="513746DE" w14:textId="77777777" w:rsidR="00055BC9" w:rsidRDefault="00055BC9"/>
        <w:p w14:paraId="513746E0" w14:textId="6F735F1F" w:rsidR="00055BC9" w:rsidRDefault="00D56D93" w:rsidP="00A93499">
          <w:r w:rsidRPr="00256824">
            <w:rPr>
              <w:noProof/>
              <w:highlight w:val="yellow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3872" behindDoc="0" locked="0" layoutInCell="1" allowOverlap="1" wp14:anchorId="51374711" wp14:editId="38FE9954">
                    <wp:simplePos x="0" y="0"/>
                    <wp:positionH relativeFrom="column">
                      <wp:posOffset>2034236</wp:posOffset>
                    </wp:positionH>
                    <wp:positionV relativeFrom="paragraph">
                      <wp:posOffset>295137</wp:posOffset>
                    </wp:positionV>
                    <wp:extent cx="4395277" cy="948690"/>
                    <wp:effectExtent l="0" t="0" r="24765" b="22860"/>
                    <wp:wrapNone/>
                    <wp:docPr id="34" name="Zone de texte 3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95277" cy="94869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49CC720" w14:textId="4A24E792" w:rsidR="007428AF" w:rsidRPr="007428AF" w:rsidRDefault="00313E59" w:rsidP="007428AF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Conducteur d’opération :</w:t>
                                </w:r>
                                <w:r w:rsidRPr="00C87F80">
                                  <w:rPr>
                                    <w:rFonts w:ascii="Marianne Light" w:hAnsi="Marianne Light"/>
                                  </w:rPr>
                                  <w:t xml:space="preserve"> </w:t>
                                </w:r>
                              </w:p>
                              <w:p w14:paraId="5137472C" w14:textId="67DC4B37" w:rsidR="00313E59" w:rsidRPr="00005185" w:rsidRDefault="00313E59" w:rsidP="00D61232">
                                <w:pPr>
                                  <w:ind w:right="1411"/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005185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 xml:space="preserve">Service d’Infrastructure de la Défense </w:t>
                                </w:r>
                                <w:r w:rsidR="002B6B1B">
                                  <w:rPr>
                                    <w:rFonts w:ascii="Marianne Light" w:hAnsi="Marianne Light" w:cs="Arial"/>
                                    <w:smallCaps/>
                                    <w:sz w:val="28"/>
                                    <w:szCs w:val="28"/>
                                  </w:rPr>
                                  <w:t>sud-est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1" id="Zone de texte 34" o:spid="_x0000_s1027" type="#_x0000_t202" style="position:absolute;left:0;text-align:left;margin-left:160.2pt;margin-top:23.25pt;width:346.1pt;height:74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" fillcolor="white [3201]" strokecolor="black [3213]" strokeweight="1.5pt">
                    <v:stroke endcap="round"/>
                    <v:textbox>
                      <w:txbxContent>
                        <w:p w14:paraId="649CC720" w14:textId="4A24E792" w:rsidR="007428AF" w:rsidRPr="007428AF" w:rsidRDefault="00313E59" w:rsidP="007428AF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Conducteur d’opération :</w:t>
                          </w:r>
                          <w:r w:rsidRPr="00C87F80">
                            <w:rPr>
                              <w:rFonts w:ascii="Marianne Light" w:hAnsi="Marianne Light"/>
                            </w:rPr>
                            <w:t xml:space="preserve"> </w:t>
                          </w:r>
                        </w:p>
                        <w:p w14:paraId="5137472C" w14:textId="67DC4B37" w:rsidR="00313E59" w:rsidRPr="00005185" w:rsidRDefault="00313E59" w:rsidP="00D61232">
                          <w:pPr>
                            <w:ind w:right="1411"/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</w:pPr>
                          <w:r w:rsidRPr="00005185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 xml:space="preserve">Service d’Infrastructure de la Défense </w:t>
                          </w:r>
                          <w:r w:rsidR="002B6B1B">
                            <w:rPr>
                              <w:rFonts w:ascii="Marianne Light" w:hAnsi="Marianne Light" w:cs="Arial"/>
                              <w:smallCaps/>
                              <w:sz w:val="28"/>
                              <w:szCs w:val="28"/>
                            </w:rPr>
                            <w:t>sud-est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 w:rsidR="00D61232" w:rsidRPr="00256824">
            <w:rPr>
              <w:noProof/>
              <w:highlight w:val="yellow"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2848" behindDoc="0" locked="0" layoutInCell="1" allowOverlap="1" wp14:anchorId="5137470F" wp14:editId="63B76892">
                    <wp:simplePos x="0" y="0"/>
                    <wp:positionH relativeFrom="column">
                      <wp:posOffset>-642620</wp:posOffset>
                    </wp:positionH>
                    <wp:positionV relativeFrom="paragraph">
                      <wp:posOffset>304799</wp:posOffset>
                    </wp:positionV>
                    <wp:extent cx="2570480" cy="2486025"/>
                    <wp:effectExtent l="0" t="0" r="20320" b="28575"/>
                    <wp:wrapNone/>
                    <wp:docPr id="33" name="Zone de texte 3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570480" cy="248602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7" w14:textId="77777777" w:rsidR="00313E59" w:rsidRPr="00C87F80" w:rsidRDefault="00313E59">
                                <w:pPr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</w:pP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Maitre de l’ouvrage</w:t>
                                </w:r>
                                <w:r w:rsidRPr="00C87F80">
                                  <w:rPr>
                                    <w:rFonts w:ascii="Calibri" w:hAnsi="Calibri" w:cs="Calibri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 </w:t>
                                </w:r>
                                <w:r w:rsidRPr="00C87F80">
                                  <w:rPr>
                                    <w:rFonts w:ascii="Marianne Light" w:hAnsi="Marianne Light" w:cs="Arial"/>
                                    <w:b/>
                                    <w:smallCaps/>
                                    <w:sz w:val="28"/>
                                    <w:szCs w:val="28"/>
                                  </w:rPr>
                                  <w:t>:</w:t>
                                </w:r>
                              </w:p>
                              <w:p w14:paraId="51374728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Etat</w:t>
                                </w:r>
                              </w:p>
                              <w:p w14:paraId="51374729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***</w:t>
                                </w:r>
                              </w:p>
                              <w:p w14:paraId="5137472A" w14:textId="77777777" w:rsidR="00313E59" w:rsidRPr="00005185" w:rsidRDefault="00313E59" w:rsidP="008B4C0A">
                                <w:pPr>
                                  <w:jc w:val="center"/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mallCaps/>
                                    <w:sz w:val="40"/>
                                    <w:szCs w:val="40"/>
                                  </w:rPr>
                                  <w:t>Ministère des Armées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5137470F" id="_x0000_t202" coordsize="21600,21600" o:spt="202" path="m,l,21600r21600,l21600,xe">
                    <v:stroke joinstyle="miter"/>
                    <v:path gradientshapeok="t" o:connecttype="rect"/>
                  </v:shapetype>
                  <v:shape id="Zone de texte 33" o:spid="_x0000_s1029" type="#_x0000_t202" style="position:absolute;left:0;text-align:left;margin-left:-50.6pt;margin-top:24pt;width:202.4pt;height:195.75pt;z-index:2516628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" fillcolor="white [3201]" strokecolor="black [3213]" strokeweight="1.5pt">
                    <v:stroke endcap="round"/>
                    <v:textbox>
                      <w:txbxContent>
                        <w:p w14:paraId="51374727" w14:textId="77777777" w:rsidR="00313E59" w:rsidRPr="00C87F80" w:rsidRDefault="00313E59">
                          <w:pPr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</w:pP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Maitre de l’ouvrage</w:t>
                          </w:r>
                          <w:r w:rsidRPr="00C87F80">
                            <w:rPr>
                              <w:rFonts w:ascii="Calibri" w:hAnsi="Calibri" w:cs="Calibri"/>
                              <w:b/>
                              <w:smallCaps/>
                              <w:sz w:val="28"/>
                              <w:szCs w:val="28"/>
                            </w:rPr>
                            <w:t> </w:t>
                          </w:r>
                          <w:r w:rsidRPr="00C87F80">
                            <w:rPr>
                              <w:rFonts w:ascii="Marianne Light" w:hAnsi="Marianne Light" w:cs="Arial"/>
                              <w:b/>
                              <w:smallCaps/>
                              <w:sz w:val="28"/>
                              <w:szCs w:val="28"/>
                            </w:rPr>
                            <w:t>:</w:t>
                          </w:r>
                        </w:p>
                        <w:p w14:paraId="51374728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Etat</w:t>
                          </w:r>
                        </w:p>
                        <w:p w14:paraId="51374729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***</w:t>
                          </w:r>
                        </w:p>
                        <w:p w14:paraId="5137472A" w14:textId="77777777" w:rsidR="00313E59" w:rsidRPr="00005185" w:rsidRDefault="00313E59" w:rsidP="008B4C0A">
                          <w:pPr>
                            <w:jc w:val="center"/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</w:pPr>
                          <w:r w:rsidRPr="00005185">
                            <w:rPr>
                              <w:rFonts w:cs="Arial"/>
                              <w:smallCaps/>
                              <w:sz w:val="40"/>
                              <w:szCs w:val="40"/>
                            </w:rPr>
                            <w:t>Ministère des Armées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1" w14:textId="77777777" w:rsidR="00055BC9" w:rsidRDefault="00055BC9"/>
        <w:p w14:paraId="513746E2" w14:textId="77777777" w:rsidR="008B4C0A" w:rsidRDefault="008B4C0A"/>
        <w:p w14:paraId="513746E3" w14:textId="77777777" w:rsidR="008B4C0A" w:rsidRDefault="008B4C0A"/>
        <w:p w14:paraId="513746E4" w14:textId="77777777" w:rsidR="008B4C0A" w:rsidRDefault="008B4C0A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4896" behindDoc="0" locked="0" layoutInCell="1" allowOverlap="1" wp14:anchorId="51374715" wp14:editId="42F773DD">
                    <wp:simplePos x="0" y="0"/>
                    <wp:positionH relativeFrom="column">
                      <wp:posOffset>2034236</wp:posOffset>
                    </wp:positionH>
                    <wp:positionV relativeFrom="paragraph">
                      <wp:posOffset>54638</wp:posOffset>
                    </wp:positionV>
                    <wp:extent cx="4395277" cy="1485360"/>
                    <wp:effectExtent l="0" t="0" r="24765" b="19685"/>
                    <wp:wrapNone/>
                    <wp:docPr id="35" name="Zone de texte 3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395277" cy="1485360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2E" w14:textId="77777777" w:rsidR="00313E59" w:rsidRPr="00005185" w:rsidRDefault="00313E59" w:rsidP="008B4C0A">
                                <w:pPr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b/>
                                    <w:smallCaps/>
                                    <w:sz w:val="22"/>
                                    <w:szCs w:val="22"/>
                                  </w:rPr>
                                  <w:t>Service en charge du suivi de l’exécution des prestations :</w:t>
                                </w:r>
                              </w:p>
                              <w:p w14:paraId="532FD8BC" w14:textId="563210DB" w:rsidR="00056307" w:rsidRDefault="00056307" w:rsidP="008B4C0A">
                                <w:pP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22"/>
                                    <w:szCs w:val="22"/>
                                  </w:rPr>
                                  <w:t xml:space="preserve">Pôle de Maîtrise d’œuvre d’ISTRES </w:t>
                                </w:r>
                              </w:p>
                              <w:p w14:paraId="0BC2CC46" w14:textId="77777777" w:rsidR="007428AF" w:rsidRPr="00EB2179" w:rsidRDefault="007428AF" w:rsidP="007428AF">
                                <w:pPr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</w:pPr>
                                <w:r w:rsidRPr="00EB2179"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  <w:t>Représenté par</w:t>
                                </w:r>
                                <w:r w:rsidRPr="00EB2179">
                                  <w:rPr>
                                    <w:rFonts w:ascii="Calibri" w:hAnsi="Calibri" w:cs="Calibri"/>
                                    <w:szCs w:val="20"/>
                                  </w:rPr>
                                  <w:t> </w:t>
                                </w:r>
                                <w:r w:rsidRPr="00EB2179"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  <w:t>:</w:t>
                                </w:r>
                              </w:p>
                              <w:p w14:paraId="4B2343EA" w14:textId="77777777" w:rsidR="007428AF" w:rsidRPr="00EB2179" w:rsidRDefault="007428AF" w:rsidP="007428AF">
                                <w:pPr>
                                  <w:pStyle w:val="Paragraphedeliste"/>
                                  <w:numPr>
                                    <w:ilvl w:val="0"/>
                                    <w:numId w:val="30"/>
                                  </w:numPr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</w:pPr>
                                <w:r w:rsidRPr="00EB2179"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  <w:t xml:space="preserve">L’Ingénieur SEVRIN Baptiste </w:t>
                                </w:r>
                              </w:p>
                              <w:p w14:paraId="22F14179" w14:textId="77777777" w:rsidR="007428AF" w:rsidRPr="00EB2179" w:rsidRDefault="007428AF" w:rsidP="007428AF">
                                <w:pPr>
                                  <w:pStyle w:val="Paragraphedeliste"/>
                                  <w:numPr>
                                    <w:ilvl w:val="0"/>
                                    <w:numId w:val="30"/>
                                  </w:numPr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</w:pPr>
                                <w:r w:rsidRPr="00EB2179">
                                  <w:rPr>
                                    <w:rFonts w:ascii="Marianne Light" w:hAnsi="Marianne Light" w:cs="Arial"/>
                                    <w:szCs w:val="20"/>
                                  </w:rPr>
                                  <w:t>L’Adjudant-chef BERRY Éric</w:t>
                                </w:r>
                              </w:p>
                              <w:p w14:paraId="1542A8E5" w14:textId="2A4A9F02" w:rsidR="00056307" w:rsidRPr="00056307" w:rsidRDefault="00056307" w:rsidP="007428AF">
                                <w:pPr>
                                  <w:rPr>
                                    <w:rFonts w:ascii="Marianne Light" w:hAnsi="Marianne Light" w:cs="Arial"/>
                                    <w:i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1374715" id="Zone de texte 35" o:spid="_x0000_s1030" type="#_x0000_t202" style="position:absolute;left:0;text-align:left;margin-left:160.2pt;margin-top:4.3pt;width:346.1pt;height:116.9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" fillcolor="white [3201]" strokecolor="black [3213]" strokeweight="1.5pt">
                    <v:stroke endcap="round"/>
                    <v:textbox>
                      <w:txbxContent>
                        <w:p w14:paraId="5137472E" w14:textId="77777777" w:rsidR="00313E59" w:rsidRPr="00005185" w:rsidRDefault="00313E59" w:rsidP="008B4C0A">
                          <w:pPr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b/>
                              <w:smallCaps/>
                              <w:sz w:val="22"/>
                              <w:szCs w:val="22"/>
                            </w:rPr>
                            <w:t>Service en charge du suivi de l’exécution des prestations :</w:t>
                          </w:r>
                        </w:p>
                        <w:p w14:paraId="532FD8BC" w14:textId="563210DB" w:rsidR="00056307" w:rsidRDefault="00056307" w:rsidP="008B4C0A">
                          <w:pP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22"/>
                              <w:szCs w:val="22"/>
                            </w:rPr>
                            <w:t xml:space="preserve">Pôle de Maîtrise d’œuvre d’ISTRES </w:t>
                          </w:r>
                        </w:p>
                        <w:p w14:paraId="0BC2CC46" w14:textId="77777777" w:rsidR="007428AF" w:rsidRPr="00EB2179" w:rsidRDefault="007428AF" w:rsidP="007428AF">
                          <w:pPr>
                            <w:rPr>
                              <w:rFonts w:ascii="Marianne Light" w:hAnsi="Marianne Light" w:cs="Arial"/>
                              <w:szCs w:val="20"/>
                            </w:rPr>
                          </w:pPr>
                          <w:r w:rsidRPr="00EB2179">
                            <w:rPr>
                              <w:rFonts w:ascii="Marianne Light" w:hAnsi="Marianne Light" w:cs="Arial"/>
                              <w:szCs w:val="20"/>
                            </w:rPr>
                            <w:t>Représenté par</w:t>
                          </w:r>
                          <w:r w:rsidRPr="00EB2179">
                            <w:rPr>
                              <w:rFonts w:ascii="Calibri" w:hAnsi="Calibri" w:cs="Calibri"/>
                              <w:szCs w:val="20"/>
                            </w:rPr>
                            <w:t> </w:t>
                          </w:r>
                          <w:r w:rsidRPr="00EB2179">
                            <w:rPr>
                              <w:rFonts w:ascii="Marianne Light" w:hAnsi="Marianne Light" w:cs="Arial"/>
                              <w:szCs w:val="20"/>
                            </w:rPr>
                            <w:t>:</w:t>
                          </w:r>
                        </w:p>
                        <w:p w14:paraId="4B2343EA" w14:textId="77777777" w:rsidR="007428AF" w:rsidRPr="00EB2179" w:rsidRDefault="007428AF" w:rsidP="007428AF">
                          <w:pPr>
                            <w:pStyle w:val="Paragraphedeliste"/>
                            <w:numPr>
                              <w:ilvl w:val="0"/>
                              <w:numId w:val="30"/>
                            </w:numPr>
                            <w:rPr>
                              <w:rFonts w:ascii="Marianne Light" w:hAnsi="Marianne Light" w:cs="Arial"/>
                              <w:szCs w:val="20"/>
                            </w:rPr>
                          </w:pPr>
                          <w:r w:rsidRPr="00EB2179">
                            <w:rPr>
                              <w:rFonts w:ascii="Marianne Light" w:hAnsi="Marianne Light" w:cs="Arial"/>
                              <w:szCs w:val="20"/>
                            </w:rPr>
                            <w:t xml:space="preserve">L’Ingénieur SEVRIN Baptiste </w:t>
                          </w:r>
                        </w:p>
                        <w:p w14:paraId="22F14179" w14:textId="77777777" w:rsidR="007428AF" w:rsidRPr="00EB2179" w:rsidRDefault="007428AF" w:rsidP="007428AF">
                          <w:pPr>
                            <w:pStyle w:val="Paragraphedeliste"/>
                            <w:numPr>
                              <w:ilvl w:val="0"/>
                              <w:numId w:val="30"/>
                            </w:numPr>
                            <w:rPr>
                              <w:rFonts w:ascii="Marianne Light" w:hAnsi="Marianne Light" w:cs="Arial"/>
                              <w:szCs w:val="20"/>
                            </w:rPr>
                          </w:pPr>
                          <w:r w:rsidRPr="00EB2179">
                            <w:rPr>
                              <w:rFonts w:ascii="Marianne Light" w:hAnsi="Marianne Light" w:cs="Arial"/>
                              <w:szCs w:val="20"/>
                            </w:rPr>
                            <w:t>L’Adjudant-chef BERRY Éric</w:t>
                          </w:r>
                        </w:p>
                        <w:p w14:paraId="1542A8E5" w14:textId="2A4A9F02" w:rsidR="00056307" w:rsidRPr="00056307" w:rsidRDefault="00056307" w:rsidP="007428AF">
                          <w:pPr>
                            <w:rPr>
                              <w:rFonts w:ascii="Marianne Light" w:hAnsi="Marianne Light" w:cs="Arial"/>
                              <w:i/>
                              <w:szCs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5" w14:textId="77777777" w:rsidR="008B4C0A" w:rsidRDefault="008B4C0A"/>
        <w:p w14:paraId="513746E6" w14:textId="77777777" w:rsidR="008B4C0A" w:rsidRDefault="008B4C0A"/>
        <w:p w14:paraId="513746E7" w14:textId="77777777" w:rsidR="008B4C0A" w:rsidRDefault="008B4C0A"/>
        <w:p w14:paraId="513746E8" w14:textId="77777777" w:rsidR="008B4C0A" w:rsidRDefault="008B4C0A"/>
        <w:p w14:paraId="513746E9" w14:textId="77777777" w:rsidR="008B4C0A" w:rsidRDefault="009C3205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6944" behindDoc="0" locked="0" layoutInCell="1" allowOverlap="1" wp14:anchorId="51374717" wp14:editId="27B8DA57">
                    <wp:simplePos x="0" y="0"/>
                    <wp:positionH relativeFrom="column">
                      <wp:posOffset>-629450</wp:posOffset>
                    </wp:positionH>
                    <wp:positionV relativeFrom="paragraph">
                      <wp:posOffset>145139</wp:posOffset>
                    </wp:positionV>
                    <wp:extent cx="7058964" cy="2259965"/>
                    <wp:effectExtent l="0" t="0" r="27940" b="26035"/>
                    <wp:wrapNone/>
                    <wp:docPr id="38" name="Zone de texte 3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058964" cy="2259965"/>
                            </a:xfrm>
                            <a:prstGeom prst="rect">
                              <a:avLst/>
                            </a:prstGeom>
                            <a:ln/>
                          </wps:spPr>
                          <wps:style>
                            <a:lnRef idx="2">
                              <a:schemeClr val="dk1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1374731" w14:textId="7EB03C2C" w:rsidR="00313E59" w:rsidRPr="00005185" w:rsidRDefault="00313E59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Objet </w:t>
                                </w:r>
                                <w:r w:rsidR="00056307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du marché </w:t>
                                </w:r>
                                <w:r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:</w:t>
                                </w:r>
                              </w:p>
                              <w:p w14:paraId="045FAD11" w14:textId="6ED3E734" w:rsidR="002A3AE2" w:rsidRPr="002A3AE2" w:rsidRDefault="002A3AE2" w:rsidP="002A3AE2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>ISTRES (13) -</w:t>
                                </w:r>
                                <w:r w:rsidRPr="002A3AE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 Base aérienne 125 « Charles Monier »</w:t>
                                </w:r>
                              </w:p>
                              <w:p w14:paraId="51374733" w14:textId="591C9FD5" w:rsidR="00313E59" w:rsidRPr="002A3AE2" w:rsidRDefault="002A3AE2" w:rsidP="002A3AE2">
                                <w:pPr>
                                  <w:jc w:val="center"/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</w:pPr>
                                <w:r w:rsidRPr="002A3AE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Construction </w:t>
                                </w:r>
                                <w:r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d’une chaine de décontamination sommaire à proximité du </w:t>
                                </w:r>
                                <w:r w:rsidRPr="002A3AE2">
                                  <w:rPr>
                                    <w:rFonts w:ascii="Marianne Light" w:hAnsi="Marianne Light" w:cs="Arial"/>
                                    <w:smallCaps/>
                                    <w:sz w:val="40"/>
                                    <w:szCs w:val="40"/>
                                  </w:rPr>
                                  <w:t xml:space="preserve">Centre de Formation MRTT </w:t>
                                </w:r>
                              </w:p>
                              <w:p w14:paraId="51374734" w14:textId="58F0D009" w:rsidR="00313E59" w:rsidRPr="00005185" w:rsidRDefault="00CF73B7" w:rsidP="00432FF6">
                                <w:pP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Département concerné</w:t>
                                </w:r>
                                <w:r w:rsidR="00313E59" w:rsidRPr="002A3AE2">
                                  <w:rPr>
                                    <w:rFonts w:ascii="Calibri" w:hAnsi="Calibri" w:cs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  <w:r w:rsidR="00313E59" w:rsidRPr="00005185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 xml:space="preserve">: </w:t>
                                </w:r>
                                <w:r w:rsidR="002A3AE2" w:rsidRPr="002A3AE2">
                                  <w:rPr>
                                    <w:rFonts w:cs="Arial"/>
                                    <w:sz w:val="22"/>
                                    <w:szCs w:val="22"/>
                                  </w:rPr>
                                  <w:t>Bouches-du-Rhône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shape w14:anchorId="51374717" id="Zone de texte 38" o:spid="_x0000_s1031" type="#_x0000_t202" style="position:absolute;left:0;text-align:left;margin-left:-49.55pt;margin-top:11.45pt;width:555.8pt;height:177.95pt;z-index:251666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" fillcolor="white [3201]" strokecolor="black [3200]" strokeweight="1.5pt">
                    <v:stroke endcap="round"/>
                    <v:textbox>
                      <w:txbxContent>
                        <w:p w14:paraId="51374731" w14:textId="7EB03C2C" w:rsidR="00313E59" w:rsidRPr="00005185" w:rsidRDefault="00313E59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Objet </w:t>
                          </w:r>
                          <w:r w:rsidR="00056307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du marché </w:t>
                          </w:r>
                          <w:r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>:</w:t>
                          </w:r>
                        </w:p>
                        <w:p w14:paraId="045FAD11" w14:textId="6ED3E734" w:rsidR="002A3AE2" w:rsidRPr="002A3AE2" w:rsidRDefault="002A3AE2" w:rsidP="002A3AE2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>ISTRES (13) -</w:t>
                          </w:r>
                          <w:r w:rsidRPr="002A3AE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 Base aérienne 125 « Charles Monier »</w:t>
                          </w:r>
                        </w:p>
                        <w:p w14:paraId="51374733" w14:textId="591C9FD5" w:rsidR="00313E59" w:rsidRPr="002A3AE2" w:rsidRDefault="002A3AE2" w:rsidP="002A3AE2">
                          <w:pPr>
                            <w:jc w:val="center"/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</w:pPr>
                          <w:r w:rsidRPr="002A3AE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Construction </w:t>
                          </w:r>
                          <w:r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d’une chaine de décontamination sommaire à proximité du </w:t>
                          </w:r>
                          <w:r w:rsidRPr="002A3AE2">
                            <w:rPr>
                              <w:rFonts w:ascii="Marianne Light" w:hAnsi="Marianne Light" w:cs="Arial"/>
                              <w:smallCaps/>
                              <w:sz w:val="40"/>
                              <w:szCs w:val="40"/>
                            </w:rPr>
                            <w:t xml:space="preserve">Centre de Formation MRTT </w:t>
                          </w:r>
                        </w:p>
                        <w:p w14:paraId="51374734" w14:textId="58F0D009" w:rsidR="00313E59" w:rsidRPr="00005185" w:rsidRDefault="00CF73B7" w:rsidP="00432FF6">
                          <w:pPr>
                            <w:rPr>
                              <w:rFonts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cs="Arial"/>
                              <w:sz w:val="22"/>
                              <w:szCs w:val="22"/>
                            </w:rPr>
                            <w:t>Département concerné</w:t>
                          </w:r>
                          <w:r w:rsidR="00313E59" w:rsidRPr="002A3AE2">
                            <w:rPr>
                              <w:rFonts w:ascii="Calibri" w:hAnsi="Calibri" w:cs="Calibri"/>
                              <w:sz w:val="22"/>
                              <w:szCs w:val="22"/>
                            </w:rPr>
                            <w:t> </w:t>
                          </w:r>
                          <w:r w:rsidR="00313E59" w:rsidRPr="00005185">
                            <w:rPr>
                              <w:rFonts w:cs="Arial"/>
                              <w:sz w:val="22"/>
                              <w:szCs w:val="22"/>
                            </w:rPr>
                            <w:t xml:space="preserve">: </w:t>
                          </w:r>
                          <w:r w:rsidR="002A3AE2" w:rsidRPr="002A3AE2">
                            <w:rPr>
                              <w:rFonts w:cs="Arial"/>
                              <w:sz w:val="22"/>
                              <w:szCs w:val="22"/>
                            </w:rPr>
                            <w:t>Bouches-du-Rhône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14:paraId="513746EA" w14:textId="77777777" w:rsidR="008B4C0A" w:rsidRDefault="008B4C0A"/>
        <w:p w14:paraId="513746EB" w14:textId="77777777" w:rsidR="008B4C0A" w:rsidRDefault="008B4C0A"/>
        <w:p w14:paraId="513746EC" w14:textId="77777777" w:rsidR="008B4C0A" w:rsidRDefault="008B4C0A"/>
        <w:p w14:paraId="513746ED" w14:textId="77777777" w:rsidR="008B4C0A" w:rsidRDefault="008B4C0A"/>
        <w:p w14:paraId="513746EE" w14:textId="77777777" w:rsidR="008B4C0A" w:rsidRDefault="008B4C0A"/>
        <w:p w14:paraId="513746EF" w14:textId="77777777" w:rsidR="008B4C0A" w:rsidRDefault="008B4C0A"/>
        <w:p w14:paraId="513746F0" w14:textId="77777777" w:rsidR="008B4C0A" w:rsidRDefault="008B4C0A"/>
        <w:p w14:paraId="513746F1" w14:textId="77777777" w:rsidR="008B4C0A" w:rsidRDefault="008B4C0A"/>
        <w:p w14:paraId="513746F3" w14:textId="7E96BAEF" w:rsidR="003474AD" w:rsidRDefault="00432FF6" w:rsidP="00410AFD">
          <w:pPr>
            <w:sectPr w:rsidR="003474AD" w:rsidSect="00302298">
              <w:footerReference w:type="default" r:id="rId12"/>
              <w:headerReference w:type="first" r:id="rId13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51374719" wp14:editId="799D0389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74735" w14:textId="2969C0CA" w:rsidR="00313E59" w:rsidRPr="00CF73B7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51374719" id="Rectangle 39" o:spid="_x0000_s1032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" fillcolor="#0070c0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1374735" w14:textId="2969C0CA" w:rsidR="00313E59" w:rsidRPr="00CF73B7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513746F4" w14:textId="5C37392D" w:rsidR="00410AFD" w:rsidRDefault="005D3E4A" w:rsidP="00C52E38">
          <w:pPr>
            <w:spacing w:after="0" w:line="240" w:lineRule="auto"/>
          </w:pPr>
        </w:p>
      </w:sdtContent>
    </w:sdt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33"/>
        <w:gridCol w:w="6061"/>
      </w:tblGrid>
      <w:tr w:rsidR="003474AD" w:rsidRPr="006A1EE6" w14:paraId="513746FA" w14:textId="77777777" w:rsidTr="00056307">
        <w:trPr>
          <w:trHeight w:val="882"/>
        </w:trPr>
        <w:tc>
          <w:tcPr>
            <w:tcW w:w="7933" w:type="dxa"/>
            <w:shd w:val="clear" w:color="auto" w:fill="F2F2F2" w:themeFill="background1" w:themeFillShade="F2"/>
          </w:tcPr>
          <w:p w14:paraId="513746F5" w14:textId="77777777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bookmarkStart w:id="0" w:name="_Toc42079488"/>
            <w:r w:rsidRPr="006A1EE6">
              <w:rPr>
                <w:b/>
                <w:bCs/>
                <w:sz w:val="22"/>
                <w:szCs w:val="22"/>
              </w:rPr>
              <w:t xml:space="preserve">Eléments du mémoire </w:t>
            </w:r>
            <w:r w:rsidRPr="006A1EE6">
              <w:rPr>
                <w:b/>
                <w:bCs/>
                <w:i/>
                <w:iCs/>
                <w:sz w:val="22"/>
                <w:szCs w:val="22"/>
              </w:rPr>
              <w:t>(et notation maximum par élément)</w:t>
            </w:r>
          </w:p>
          <w:p w14:paraId="513746F6" w14:textId="77777777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szCs w:val="20"/>
              </w:rPr>
            </w:pPr>
            <w:r w:rsidRPr="006A1EE6">
              <w:rPr>
                <w:b/>
                <w:bCs/>
                <w:i/>
                <w:szCs w:val="20"/>
              </w:rPr>
              <w:t>Les éléments demandés ci-après devront être explicités de façon complète, précise et concise</w:t>
            </w:r>
          </w:p>
        </w:tc>
        <w:tc>
          <w:tcPr>
            <w:tcW w:w="6061" w:type="dxa"/>
            <w:shd w:val="clear" w:color="auto" w:fill="F2F2F2" w:themeFill="background1" w:themeFillShade="F2"/>
          </w:tcPr>
          <w:p w14:paraId="513746F7" w14:textId="77777777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6A1EE6">
              <w:rPr>
                <w:b/>
                <w:bCs/>
                <w:sz w:val="22"/>
                <w:szCs w:val="22"/>
              </w:rPr>
              <w:t>Descriptif proposé par le candidat</w:t>
            </w:r>
          </w:p>
          <w:p w14:paraId="513746F9" w14:textId="6EE09AAB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i/>
                <w:iCs/>
                <w:szCs w:val="20"/>
              </w:rPr>
            </w:pPr>
            <w:r w:rsidRPr="006A1EE6">
              <w:rPr>
                <w:b/>
                <w:bCs/>
                <w:i/>
                <w:iCs/>
                <w:szCs w:val="20"/>
              </w:rPr>
              <w:t xml:space="preserve">(en cas de renvoi à un document annexe, le candidat indiquera impérativement les références </w:t>
            </w:r>
            <w:r w:rsidRPr="006A1EE6">
              <w:rPr>
                <w:rFonts w:ascii="Times New Roman,BoldItalic" w:hAnsi="Times New Roman,BoldItalic" w:cs="Times New Roman,BoldItalic"/>
                <w:b/>
                <w:bCs/>
                <w:i/>
                <w:iCs/>
                <w:szCs w:val="20"/>
              </w:rPr>
              <w:t xml:space="preserve">– </w:t>
            </w:r>
            <w:r w:rsidRPr="006A1EE6">
              <w:rPr>
                <w:b/>
                <w:bCs/>
                <w:i/>
                <w:iCs/>
                <w:szCs w:val="20"/>
              </w:rPr>
              <w:t>n° de pages et chapitres concernés</w:t>
            </w:r>
            <w:r>
              <w:rPr>
                <w:b/>
                <w:bCs/>
                <w:i/>
                <w:iCs/>
                <w:szCs w:val="20"/>
              </w:rPr>
              <w:t>)</w:t>
            </w:r>
          </w:p>
        </w:tc>
      </w:tr>
      <w:tr w:rsidR="003474AD" w:rsidRPr="003B66F6" w14:paraId="513746FE" w14:textId="77777777" w:rsidTr="00056307">
        <w:tc>
          <w:tcPr>
            <w:tcW w:w="7933" w:type="dxa"/>
            <w:shd w:val="clear" w:color="auto" w:fill="auto"/>
          </w:tcPr>
          <w:p w14:paraId="32EE2EEA" w14:textId="77777777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ind w:left="720"/>
              <w:jc w:val="left"/>
              <w:rPr>
                <w:b/>
                <w:bCs/>
                <w:sz w:val="18"/>
                <w:szCs w:val="18"/>
              </w:rPr>
            </w:pPr>
          </w:p>
          <w:p w14:paraId="513746FB" w14:textId="6DACFC8D" w:rsidR="003474AD" w:rsidRPr="001D569F" w:rsidRDefault="005E15D9" w:rsidP="00C52E38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5E15D9">
              <w:rPr>
                <w:b/>
                <w:bCs/>
              </w:rPr>
              <w:t xml:space="preserve">Gestion des </w:t>
            </w:r>
            <w:r w:rsidR="00BE0F16">
              <w:rPr>
                <w:b/>
                <w:bCs/>
              </w:rPr>
              <w:t>matériaux de construction</w:t>
            </w:r>
            <w:r>
              <w:rPr>
                <w:b/>
                <w:bCs/>
              </w:rPr>
              <w:t xml:space="preserve"> </w:t>
            </w:r>
            <w:r w:rsidR="003474AD" w:rsidRPr="001D569F">
              <w:rPr>
                <w:b/>
                <w:bCs/>
              </w:rPr>
              <w:t xml:space="preserve">: </w:t>
            </w:r>
            <w:r w:rsidR="00C52E38">
              <w:rPr>
                <w:b/>
                <w:bCs/>
              </w:rPr>
              <w:t>1</w:t>
            </w:r>
            <w:r w:rsidR="003474AD" w:rsidRPr="001D569F">
              <w:rPr>
                <w:b/>
                <w:bCs/>
              </w:rPr>
              <w:t xml:space="preserve"> points</w:t>
            </w:r>
          </w:p>
          <w:p w14:paraId="50315373" w14:textId="77777777" w:rsidR="00C52E38" w:rsidRPr="00C52E38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  <w:p w14:paraId="00952A24" w14:textId="197D2FA5" w:rsidR="003474AD" w:rsidRDefault="003474AD" w:rsidP="00C52E38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 w:rsidRPr="00C52E38">
              <w:rPr>
                <w:sz w:val="18"/>
                <w:szCs w:val="18"/>
              </w:rPr>
              <w:t xml:space="preserve">Le candidat </w:t>
            </w:r>
            <w:r w:rsidR="00590B00" w:rsidRPr="00C52E38">
              <w:rPr>
                <w:sz w:val="18"/>
                <w:szCs w:val="18"/>
              </w:rPr>
              <w:t>décrit les mesures prises pour valoriser la réparation</w:t>
            </w:r>
            <w:r w:rsidR="00BE0F16">
              <w:rPr>
                <w:sz w:val="18"/>
                <w:szCs w:val="18"/>
              </w:rPr>
              <w:t>, la valorisation</w:t>
            </w:r>
            <w:r w:rsidR="00590B00" w:rsidRPr="00C52E38">
              <w:rPr>
                <w:sz w:val="18"/>
                <w:szCs w:val="18"/>
              </w:rPr>
              <w:t xml:space="preserve"> </w:t>
            </w:r>
            <w:r w:rsidR="00BE0F16">
              <w:rPr>
                <w:sz w:val="18"/>
                <w:szCs w:val="18"/>
              </w:rPr>
              <w:t>et la conservation des ouvrages existants</w:t>
            </w:r>
          </w:p>
          <w:p w14:paraId="60D27340" w14:textId="77777777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2"/>
                <w:szCs w:val="12"/>
              </w:rPr>
            </w:pPr>
          </w:p>
          <w:p w14:paraId="4706F3BE" w14:textId="301A361B" w:rsidR="00590B00" w:rsidRDefault="00590B00" w:rsidP="00C52E38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 w:rsidRPr="00C52E38">
              <w:rPr>
                <w:sz w:val="18"/>
                <w:szCs w:val="18"/>
              </w:rPr>
              <w:t xml:space="preserve">Le candidat décrit les mesures </w:t>
            </w:r>
            <w:r w:rsidR="00BE0F16">
              <w:rPr>
                <w:sz w:val="18"/>
                <w:szCs w:val="18"/>
              </w:rPr>
              <w:t>l</w:t>
            </w:r>
            <w:r w:rsidRPr="00C52E38">
              <w:rPr>
                <w:sz w:val="18"/>
                <w:szCs w:val="18"/>
              </w:rPr>
              <w:t xml:space="preserve">e recours aux </w:t>
            </w:r>
            <w:r w:rsidR="004373CB">
              <w:rPr>
                <w:sz w:val="18"/>
                <w:szCs w:val="18"/>
              </w:rPr>
              <w:t>matériaux</w:t>
            </w:r>
            <w:r w:rsidRPr="00C52E38">
              <w:rPr>
                <w:sz w:val="18"/>
                <w:szCs w:val="18"/>
              </w:rPr>
              <w:t xml:space="preserve"> issues du réemploi, réutilisées ou recyclées</w:t>
            </w:r>
          </w:p>
          <w:p w14:paraId="513746FC" w14:textId="4AD0CAF5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61" w:type="dxa"/>
            <w:shd w:val="clear" w:color="auto" w:fill="auto"/>
          </w:tcPr>
          <w:p w14:paraId="513746FD" w14:textId="4F9881AA" w:rsidR="003474AD" w:rsidRPr="003B66F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</w:tr>
      <w:tr w:rsidR="003474AD" w:rsidRPr="003B66F6" w14:paraId="51374703" w14:textId="77777777" w:rsidTr="00056307">
        <w:tc>
          <w:tcPr>
            <w:tcW w:w="7933" w:type="dxa"/>
            <w:shd w:val="clear" w:color="auto" w:fill="auto"/>
          </w:tcPr>
          <w:p w14:paraId="572A1C40" w14:textId="77777777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  <w:p w14:paraId="513746FF" w14:textId="48BDA369" w:rsidR="003474AD" w:rsidRPr="00056307" w:rsidRDefault="00590B00" w:rsidP="00056307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</w:rPr>
            </w:pPr>
            <w:r w:rsidRPr="00056307">
              <w:rPr>
                <w:b/>
                <w:bCs/>
              </w:rPr>
              <w:t>Gestion des déchets</w:t>
            </w:r>
            <w:r w:rsidRPr="00056307">
              <w:rPr>
                <w:rFonts w:ascii="Calibri" w:hAnsi="Calibri" w:cs="Calibri"/>
                <w:b/>
                <w:bCs/>
              </w:rPr>
              <w:t> </w:t>
            </w:r>
            <w:r w:rsidRPr="00056307">
              <w:rPr>
                <w:b/>
                <w:bCs/>
              </w:rPr>
              <w:t xml:space="preserve">: </w:t>
            </w:r>
            <w:r w:rsidR="00C52E38" w:rsidRPr="00056307">
              <w:rPr>
                <w:b/>
                <w:bCs/>
              </w:rPr>
              <w:t>2</w:t>
            </w:r>
            <w:r w:rsidRPr="00056307">
              <w:rPr>
                <w:b/>
                <w:bCs/>
              </w:rPr>
              <w:t xml:space="preserve"> points</w:t>
            </w:r>
          </w:p>
          <w:p w14:paraId="13E33438" w14:textId="77777777" w:rsidR="00C52E38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</w:p>
          <w:p w14:paraId="7479DE38" w14:textId="6E99AABB" w:rsidR="00056307" w:rsidRPr="00056307" w:rsidRDefault="00590B00" w:rsidP="00056307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 candidat décrit les m</w:t>
            </w:r>
            <w:r w:rsidRPr="00590B00">
              <w:rPr>
                <w:sz w:val="18"/>
                <w:szCs w:val="18"/>
              </w:rPr>
              <w:t>esures prises sur la mise en place (ou l’utilisation) d’une filière de recyclage</w:t>
            </w:r>
          </w:p>
          <w:p w14:paraId="2E264518" w14:textId="77777777" w:rsidR="00056307" w:rsidRPr="00056307" w:rsidRDefault="00056307" w:rsidP="00056307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2"/>
                <w:szCs w:val="12"/>
              </w:rPr>
            </w:pPr>
          </w:p>
          <w:p w14:paraId="1C959777" w14:textId="469E1B91" w:rsidR="00056307" w:rsidRPr="00056307" w:rsidRDefault="00590B00" w:rsidP="00056307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 w:rsidRPr="00056307">
              <w:rPr>
                <w:sz w:val="18"/>
                <w:szCs w:val="18"/>
              </w:rPr>
              <w:t>Le candidat décrit les dispositions prises pour le suivi dématérialisé des déchets (</w:t>
            </w:r>
            <w:proofErr w:type="spellStart"/>
            <w:r w:rsidRPr="00056307">
              <w:rPr>
                <w:sz w:val="18"/>
                <w:szCs w:val="18"/>
              </w:rPr>
              <w:t>TrackDéchets</w:t>
            </w:r>
            <w:proofErr w:type="spellEnd"/>
            <w:r w:rsidRPr="00056307">
              <w:rPr>
                <w:sz w:val="18"/>
                <w:szCs w:val="18"/>
              </w:rPr>
              <w:t>)</w:t>
            </w:r>
            <w:r w:rsidR="003474AD" w:rsidRPr="00056307">
              <w:rPr>
                <w:sz w:val="18"/>
                <w:szCs w:val="18"/>
              </w:rPr>
              <w:t xml:space="preserve"> </w:t>
            </w:r>
          </w:p>
          <w:p w14:paraId="31E05E76" w14:textId="77777777" w:rsidR="00056307" w:rsidRPr="00056307" w:rsidRDefault="00056307" w:rsidP="00056307">
            <w:pPr>
              <w:pStyle w:val="Paragraphedeliste"/>
              <w:rPr>
                <w:sz w:val="12"/>
                <w:szCs w:val="12"/>
              </w:rPr>
            </w:pPr>
          </w:p>
          <w:p w14:paraId="58E9652D" w14:textId="77777777" w:rsidR="00056307" w:rsidRPr="00692079" w:rsidRDefault="00C52E38" w:rsidP="00056307">
            <w:pPr>
              <w:pStyle w:val="Paragraphedeliste"/>
              <w:numPr>
                <w:ilvl w:val="1"/>
                <w:numId w:val="25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rPr>
                <w:sz w:val="18"/>
                <w:szCs w:val="18"/>
              </w:rPr>
            </w:pPr>
            <w:r w:rsidRPr="00056307">
              <w:rPr>
                <w:sz w:val="18"/>
                <w:szCs w:val="18"/>
              </w:rPr>
              <w:t>Le candidat décrit Processus de réduction des déchets et l’évaluation de la nature et de la quantité des déchets à l’issue de ce chantier</w:t>
            </w:r>
          </w:p>
          <w:p w14:paraId="51374701" w14:textId="6E148556" w:rsidR="00692079" w:rsidRPr="00692079" w:rsidRDefault="00692079" w:rsidP="00692079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bookmarkStart w:id="1" w:name="_GoBack"/>
            <w:bookmarkEnd w:id="1"/>
          </w:p>
        </w:tc>
        <w:tc>
          <w:tcPr>
            <w:tcW w:w="6061" w:type="dxa"/>
            <w:shd w:val="clear" w:color="auto" w:fill="auto"/>
          </w:tcPr>
          <w:p w14:paraId="51374702" w14:textId="77777777" w:rsidR="003474AD" w:rsidRPr="00D75EF9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</w:rPr>
            </w:pPr>
          </w:p>
        </w:tc>
      </w:tr>
      <w:tr w:rsidR="003474AD" w:rsidRPr="003B66F6" w14:paraId="51374707" w14:textId="77777777" w:rsidTr="00056307">
        <w:tc>
          <w:tcPr>
            <w:tcW w:w="7933" w:type="dxa"/>
            <w:shd w:val="clear" w:color="auto" w:fill="auto"/>
          </w:tcPr>
          <w:p w14:paraId="07EC8E0C" w14:textId="77777777" w:rsidR="00056307" w:rsidRPr="00056307" w:rsidRDefault="00056307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b/>
                <w:bCs/>
                <w:sz w:val="18"/>
                <w:szCs w:val="18"/>
              </w:rPr>
            </w:pPr>
          </w:p>
          <w:p w14:paraId="51374704" w14:textId="3819541F" w:rsidR="003474AD" w:rsidRPr="001D569F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rFonts w:ascii="Times New Roman,Bold" w:hAnsi="Times New Roman,Bold" w:cs="Times New Roman,Bold"/>
                <w:b/>
                <w:bCs/>
              </w:rPr>
            </w:pPr>
            <w:r w:rsidRPr="001D569F">
              <w:rPr>
                <w:b/>
                <w:bCs/>
              </w:rPr>
              <w:t xml:space="preserve">3. </w:t>
            </w:r>
            <w:r w:rsidR="00590B00" w:rsidRPr="00590B00">
              <w:rPr>
                <w:b/>
                <w:bCs/>
              </w:rPr>
              <w:t xml:space="preserve">Mise en œuvre d’actions </w:t>
            </w:r>
            <w:r w:rsidR="002A3AE2" w:rsidRPr="00590B00">
              <w:rPr>
                <w:b/>
                <w:bCs/>
              </w:rPr>
              <w:t>écoresponsables</w:t>
            </w:r>
            <w:r w:rsidRPr="001D569F">
              <w:rPr>
                <w:b/>
                <w:bCs/>
              </w:rPr>
              <w:t xml:space="preserve"> : </w:t>
            </w:r>
            <w:r w:rsidR="00C52E38">
              <w:rPr>
                <w:b/>
                <w:bCs/>
              </w:rPr>
              <w:t>1</w:t>
            </w:r>
            <w:r w:rsidRPr="001D569F">
              <w:rPr>
                <w:b/>
                <w:bCs/>
              </w:rPr>
              <w:t xml:space="preserve"> points</w:t>
            </w:r>
          </w:p>
          <w:p w14:paraId="25ABE91E" w14:textId="77777777" w:rsidR="00C52E38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</w:p>
          <w:p w14:paraId="078BE70E" w14:textId="77777777" w:rsidR="00C52E38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  <w:r w:rsidRPr="001D569F">
              <w:rPr>
                <w:sz w:val="18"/>
                <w:szCs w:val="18"/>
              </w:rPr>
              <w:t xml:space="preserve">Le candidat </w:t>
            </w:r>
            <w:r w:rsidR="00590B00">
              <w:rPr>
                <w:sz w:val="18"/>
                <w:szCs w:val="18"/>
              </w:rPr>
              <w:t>indique les</w:t>
            </w:r>
            <w:r w:rsidRPr="001D569F">
              <w:rPr>
                <w:sz w:val="18"/>
                <w:szCs w:val="18"/>
              </w:rPr>
              <w:t xml:space="preserve"> </w:t>
            </w:r>
            <w:r w:rsidR="00590B00">
              <w:rPr>
                <w:sz w:val="18"/>
                <w:szCs w:val="18"/>
              </w:rPr>
              <w:t>m</w:t>
            </w:r>
            <w:r w:rsidR="00590B00" w:rsidRPr="00590B00">
              <w:rPr>
                <w:sz w:val="18"/>
                <w:szCs w:val="18"/>
              </w:rPr>
              <w:t>esures prises</w:t>
            </w:r>
            <w:r w:rsidR="00590B00">
              <w:rPr>
                <w:sz w:val="18"/>
                <w:szCs w:val="18"/>
              </w:rPr>
              <w:t xml:space="preserve"> pour limiter l’impact carbone</w:t>
            </w:r>
            <w:r w:rsidR="00F36E82">
              <w:rPr>
                <w:sz w:val="18"/>
                <w:szCs w:val="18"/>
              </w:rPr>
              <w:t xml:space="preserve"> de son activité</w:t>
            </w:r>
            <w:r w:rsidR="00F36E82">
              <w:rPr>
                <w:rFonts w:ascii="Calibri" w:hAnsi="Calibri" w:cs="Calibri"/>
                <w:sz w:val="18"/>
                <w:szCs w:val="18"/>
              </w:rPr>
              <w:t> </w:t>
            </w:r>
            <w:r w:rsidR="00F36E82">
              <w:rPr>
                <w:sz w:val="18"/>
                <w:szCs w:val="18"/>
              </w:rPr>
              <w:t>:</w:t>
            </w:r>
          </w:p>
          <w:p w14:paraId="31675E66" w14:textId="77777777" w:rsidR="00C52E38" w:rsidRPr="00056307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2"/>
                <w:szCs w:val="12"/>
              </w:rPr>
            </w:pPr>
          </w:p>
          <w:p w14:paraId="607AC143" w14:textId="1FE7798B" w:rsidR="00C52E38" w:rsidRDefault="00F36E82" w:rsidP="00C52E38">
            <w:pPr>
              <w:pStyle w:val="Paragraphedeliste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52E38">
              <w:rPr>
                <w:sz w:val="18"/>
                <w:szCs w:val="18"/>
              </w:rPr>
              <w:t>Dans ses</w:t>
            </w:r>
            <w:r w:rsidR="00590B00" w:rsidRPr="00C52E38">
              <w:rPr>
                <w:sz w:val="18"/>
                <w:szCs w:val="18"/>
              </w:rPr>
              <w:t xml:space="preserve"> déplacements (véhicules propres, mise en place d’une politique volontariste de réduction des consommations du carburant </w:t>
            </w:r>
            <w:r w:rsidR="002A3AE2">
              <w:rPr>
                <w:sz w:val="18"/>
                <w:szCs w:val="18"/>
              </w:rPr>
              <w:t>-</w:t>
            </w:r>
            <w:r w:rsidR="00590B00" w:rsidRPr="00C52E38">
              <w:rPr>
                <w:sz w:val="18"/>
                <w:szCs w:val="18"/>
              </w:rPr>
              <w:t xml:space="preserve"> éco</w:t>
            </w:r>
            <w:r w:rsidR="002A3AE2">
              <w:rPr>
                <w:sz w:val="18"/>
                <w:szCs w:val="18"/>
              </w:rPr>
              <w:t xml:space="preserve"> </w:t>
            </w:r>
            <w:r w:rsidR="00590B00" w:rsidRPr="00C52E38">
              <w:rPr>
                <w:sz w:val="18"/>
                <w:szCs w:val="18"/>
              </w:rPr>
              <w:t>conduite) ;</w:t>
            </w:r>
            <w:r w:rsidRPr="00C52E38">
              <w:rPr>
                <w:sz w:val="18"/>
                <w:szCs w:val="18"/>
              </w:rPr>
              <w:t xml:space="preserve"> </w:t>
            </w:r>
          </w:p>
          <w:p w14:paraId="3B0C3180" w14:textId="77777777" w:rsidR="00C52E38" w:rsidRPr="00056307" w:rsidRDefault="00C52E38" w:rsidP="00C52E38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ind w:left="673"/>
              <w:rPr>
                <w:sz w:val="12"/>
                <w:szCs w:val="12"/>
              </w:rPr>
            </w:pPr>
          </w:p>
          <w:p w14:paraId="2AB87DE6" w14:textId="77777777" w:rsidR="00C52E38" w:rsidRDefault="00F36E82" w:rsidP="00C52E38">
            <w:pPr>
              <w:pStyle w:val="Paragraphedeliste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  <w:r w:rsidRPr="00C52E38">
              <w:rPr>
                <w:sz w:val="18"/>
                <w:szCs w:val="18"/>
              </w:rPr>
              <w:t xml:space="preserve">Dans ses </w:t>
            </w:r>
            <w:r w:rsidR="00590B00" w:rsidRPr="00C52E38">
              <w:rPr>
                <w:sz w:val="18"/>
                <w:szCs w:val="18"/>
              </w:rPr>
              <w:t>approvisionnements (localisation des fournisseurs).</w:t>
            </w:r>
            <w:r w:rsidR="003474AD" w:rsidRPr="00C52E38">
              <w:rPr>
                <w:sz w:val="18"/>
                <w:szCs w:val="18"/>
              </w:rPr>
              <w:t xml:space="preserve"> </w:t>
            </w:r>
          </w:p>
          <w:p w14:paraId="51374705" w14:textId="0F7E00D4" w:rsidR="00056307" w:rsidRPr="00056307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61" w:type="dxa"/>
            <w:shd w:val="clear" w:color="auto" w:fill="auto"/>
          </w:tcPr>
          <w:p w14:paraId="51374706" w14:textId="77777777" w:rsidR="003474AD" w:rsidRPr="003B66F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</w:tr>
      <w:tr w:rsidR="003474AD" w:rsidRPr="006A1EE6" w14:paraId="5137470B" w14:textId="77777777" w:rsidTr="00056307">
        <w:trPr>
          <w:trHeight w:val="1468"/>
        </w:trPr>
        <w:tc>
          <w:tcPr>
            <w:tcW w:w="7933" w:type="dxa"/>
            <w:shd w:val="clear" w:color="auto" w:fill="auto"/>
          </w:tcPr>
          <w:p w14:paraId="641C1896" w14:textId="77777777" w:rsidR="00056307" w:rsidRPr="00056307" w:rsidRDefault="00056307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b/>
                <w:bCs/>
                <w:sz w:val="18"/>
                <w:szCs w:val="18"/>
              </w:rPr>
            </w:pPr>
          </w:p>
          <w:p w14:paraId="51374708" w14:textId="19120A26" w:rsidR="003474AD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b/>
              </w:rPr>
            </w:pPr>
            <w:r w:rsidRPr="001D569F">
              <w:rPr>
                <w:b/>
                <w:bCs/>
              </w:rPr>
              <w:t xml:space="preserve">4. </w:t>
            </w:r>
            <w:r w:rsidR="00F36E82" w:rsidRPr="00F36E82">
              <w:rPr>
                <w:b/>
                <w:bCs/>
              </w:rPr>
              <w:t>Dispositions sociales spécifiques</w:t>
            </w:r>
            <w:r w:rsidRPr="003474AD">
              <w:rPr>
                <w:rFonts w:ascii="Calibri" w:hAnsi="Calibri" w:cs="Calibri"/>
                <w:b/>
              </w:rPr>
              <w:t> </w:t>
            </w:r>
            <w:r w:rsidRPr="003474AD">
              <w:rPr>
                <w:b/>
              </w:rPr>
              <w:t xml:space="preserve">: </w:t>
            </w:r>
            <w:r w:rsidR="00C52E38">
              <w:rPr>
                <w:b/>
              </w:rPr>
              <w:t>1</w:t>
            </w:r>
            <w:r w:rsidRPr="001D569F">
              <w:rPr>
                <w:b/>
              </w:rPr>
              <w:t xml:space="preserve"> points</w:t>
            </w:r>
          </w:p>
          <w:p w14:paraId="5437610D" w14:textId="77777777" w:rsidR="00C52E38" w:rsidRDefault="00C52E38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</w:p>
          <w:p w14:paraId="47A2E1CD" w14:textId="77777777" w:rsidR="003474AD" w:rsidRDefault="00F36E82" w:rsidP="00C52E38">
            <w:pPr>
              <w:autoSpaceDE w:val="0"/>
              <w:autoSpaceDN w:val="0"/>
              <w:adjustRightInd w:val="0"/>
              <w:spacing w:after="0" w:line="240" w:lineRule="auto"/>
              <w:ind w:left="313"/>
              <w:rPr>
                <w:sz w:val="18"/>
                <w:szCs w:val="18"/>
              </w:rPr>
            </w:pPr>
            <w:r w:rsidRPr="00F36E82">
              <w:rPr>
                <w:sz w:val="18"/>
                <w:szCs w:val="18"/>
              </w:rPr>
              <w:t>Le candidat décri</w:t>
            </w:r>
            <w:r>
              <w:rPr>
                <w:sz w:val="18"/>
                <w:szCs w:val="18"/>
              </w:rPr>
              <w:t>t</w:t>
            </w:r>
            <w:r w:rsidRPr="00F36E82">
              <w:rPr>
                <w:sz w:val="18"/>
                <w:szCs w:val="18"/>
              </w:rPr>
              <w:t xml:space="preserve"> </w:t>
            </w:r>
            <w:r w:rsidR="00C52E38">
              <w:rPr>
                <w:sz w:val="18"/>
                <w:szCs w:val="18"/>
              </w:rPr>
              <w:t xml:space="preserve">sa mise </w:t>
            </w:r>
            <w:r w:rsidRPr="00F36E82">
              <w:rPr>
                <w:sz w:val="18"/>
                <w:szCs w:val="18"/>
              </w:rPr>
              <w:t>en place des démarches visant à l</w:t>
            </w:r>
            <w:r>
              <w:rPr>
                <w:sz w:val="18"/>
                <w:szCs w:val="18"/>
              </w:rPr>
              <w:t>’égalité professionnelle femmes/</w:t>
            </w:r>
            <w:r w:rsidRPr="00F36E82">
              <w:rPr>
                <w:sz w:val="18"/>
                <w:szCs w:val="18"/>
              </w:rPr>
              <w:t>hommes, à l’insertion des personnes éloignées de l’emploi ou en situation de handicap et/ou une labellisation « Relations fournisseurs et Achats Responsables ».</w:t>
            </w:r>
          </w:p>
          <w:p w14:paraId="51374709" w14:textId="6FF2909E" w:rsidR="00056307" w:rsidRPr="00F36E82" w:rsidRDefault="00056307" w:rsidP="00056307">
            <w:pPr>
              <w:autoSpaceDE w:val="0"/>
              <w:autoSpaceDN w:val="0"/>
              <w:adjustRightInd w:val="0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61" w:type="dxa"/>
            <w:shd w:val="clear" w:color="auto" w:fill="auto"/>
          </w:tcPr>
          <w:p w14:paraId="5137470A" w14:textId="77777777" w:rsidR="003474AD" w:rsidRPr="006A1EE6" w:rsidRDefault="003474AD" w:rsidP="00C52E38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</w:rPr>
            </w:pPr>
          </w:p>
        </w:tc>
      </w:tr>
      <w:bookmarkEnd w:id="0"/>
    </w:tbl>
    <w:p w14:paraId="5137470C" w14:textId="77777777" w:rsidR="003474AD" w:rsidRDefault="003474AD" w:rsidP="003474AD"/>
    <w:sectPr w:rsidR="003474AD" w:rsidSect="00F36E82">
      <w:pgSz w:w="16838" w:h="11906" w:orient="landscape"/>
      <w:pgMar w:top="1417" w:right="1417" w:bottom="709" w:left="1417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08BAED" w14:textId="77777777" w:rsidR="005D3E4A" w:rsidRDefault="005D3E4A" w:rsidP="00EA6B59">
      <w:pPr>
        <w:spacing w:after="0" w:line="240" w:lineRule="auto"/>
      </w:pPr>
      <w:r>
        <w:separator/>
      </w:r>
    </w:p>
  </w:endnote>
  <w:endnote w:type="continuationSeparator" w:id="0">
    <w:p w14:paraId="5D463EA1" w14:textId="77777777" w:rsidR="005D3E4A" w:rsidRDefault="005D3E4A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,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5137471F" w14:textId="0965BA1A" w:rsidR="00313E59" w:rsidRDefault="005D3E4A">
        <w:pPr>
          <w:pStyle w:val="Pieddepage"/>
          <w:jc w:val="center"/>
        </w:pPr>
      </w:p>
    </w:sdtContent>
  </w:sdt>
  <w:p w14:paraId="51374720" w14:textId="77777777" w:rsidR="00313E59" w:rsidRDefault="00313E5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FE1FDA" w14:textId="77777777" w:rsidR="005D3E4A" w:rsidRDefault="005D3E4A" w:rsidP="00EA6B59">
      <w:pPr>
        <w:spacing w:after="0" w:line="240" w:lineRule="auto"/>
      </w:pPr>
      <w:r>
        <w:separator/>
      </w:r>
    </w:p>
  </w:footnote>
  <w:footnote w:type="continuationSeparator" w:id="0">
    <w:p w14:paraId="2499491D" w14:textId="77777777" w:rsidR="005D3E4A" w:rsidRDefault="005D3E4A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74721" w14:textId="77777777" w:rsidR="002B5D34" w:rsidRDefault="002B5D34">
    <w:pPr>
      <w:pStyle w:val="En-tte"/>
    </w:pPr>
    <w:r>
      <w:rPr>
        <w:rFonts w:ascii="Arial" w:hAnsi="Arial" w:cs="Arial"/>
        <w:noProof/>
        <w:color w:val="000000" w:themeColor="text1"/>
        <w:sz w:val="16"/>
        <w:szCs w:val="16"/>
        <w:lang w:eastAsia="fr-FR"/>
      </w:rPr>
      <w:drawing>
        <wp:anchor distT="0" distB="0" distL="114300" distR="114300" simplePos="0" relativeHeight="251659264" behindDoc="0" locked="0" layoutInCell="1" allowOverlap="1" wp14:anchorId="51374722" wp14:editId="51374723">
          <wp:simplePos x="0" y="0"/>
          <wp:positionH relativeFrom="column">
            <wp:posOffset>-514350</wp:posOffset>
          </wp:positionH>
          <wp:positionV relativeFrom="paragraph">
            <wp:posOffset>-353060</wp:posOffset>
          </wp:positionV>
          <wp:extent cx="2256155" cy="9080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ignatureMail_nouv_chartedessousV2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5883"/>
                  <a:stretch/>
                </pic:blipFill>
                <pic:spPr bwMode="auto">
                  <a:xfrm>
                    <a:off x="0" y="0"/>
                    <a:ext cx="2256155" cy="9080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716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EDE052C"/>
    <w:multiLevelType w:val="hybridMultilevel"/>
    <w:tmpl w:val="4620CDE8"/>
    <w:lvl w:ilvl="0" w:tplc="040C0003">
      <w:start w:val="1"/>
      <w:numFmt w:val="bullet"/>
      <w:lvlText w:val="o"/>
      <w:lvlJc w:val="left"/>
      <w:pPr>
        <w:ind w:left="103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2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02FCC"/>
    <w:multiLevelType w:val="hybridMultilevel"/>
    <w:tmpl w:val="B7A844F8"/>
    <w:lvl w:ilvl="0" w:tplc="AF0E48A0">
      <w:start w:val="6"/>
      <w:numFmt w:val="bullet"/>
      <w:lvlText w:val="-"/>
      <w:lvlJc w:val="left"/>
      <w:pPr>
        <w:ind w:left="720" w:hanging="360"/>
      </w:pPr>
      <w:rPr>
        <w:rFonts w:ascii="Marianne Light" w:eastAsiaTheme="minorEastAsia" w:hAnsi="Marianne Light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A6E99"/>
    <w:multiLevelType w:val="hybridMultilevel"/>
    <w:tmpl w:val="57ACC8E2"/>
    <w:lvl w:ilvl="0" w:tplc="040C0001">
      <w:start w:val="1"/>
      <w:numFmt w:val="bullet"/>
      <w:lvlText w:val=""/>
      <w:lvlJc w:val="left"/>
      <w:pPr>
        <w:ind w:left="103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5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7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9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1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3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5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7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93" w:hanging="360"/>
      </w:pPr>
      <w:rPr>
        <w:rFonts w:ascii="Wingdings" w:hAnsi="Wingdings" w:hint="default"/>
      </w:rPr>
    </w:lvl>
  </w:abstractNum>
  <w:abstractNum w:abstractNumId="6" w15:restartNumberingAfterBreak="0">
    <w:nsid w:val="3C4D0DDC"/>
    <w:multiLevelType w:val="hybridMultilevel"/>
    <w:tmpl w:val="161C7AAE"/>
    <w:lvl w:ilvl="0" w:tplc="CD860C16">
      <w:start w:val="3"/>
      <w:numFmt w:val="bullet"/>
      <w:lvlText w:val="-"/>
      <w:lvlJc w:val="left"/>
      <w:pPr>
        <w:ind w:left="720" w:hanging="360"/>
      </w:pPr>
      <w:rPr>
        <w:rFonts w:ascii="Marianne" w:eastAsiaTheme="minorEastAsia" w:hAnsi="Marianne" w:cstheme="minorBidi" w:hint="default"/>
        <w:b w:val="0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40792EF9"/>
    <w:multiLevelType w:val="multilevel"/>
    <w:tmpl w:val="189A3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0" w15:restartNumberingAfterBreak="0">
    <w:nsid w:val="51E20DEC"/>
    <w:multiLevelType w:val="multilevel"/>
    <w:tmpl w:val="A77007F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5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1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3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04" w:hanging="1800"/>
      </w:pPr>
      <w:rPr>
        <w:rFonts w:hint="default"/>
      </w:rPr>
    </w:lvl>
  </w:abstractNum>
  <w:abstractNum w:abstractNumId="11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6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17"/>
  </w:num>
  <w:num w:numId="7">
    <w:abstractNumId w:val="17"/>
  </w:num>
  <w:num w:numId="8">
    <w:abstractNumId w:val="17"/>
  </w:num>
  <w:num w:numId="9">
    <w:abstractNumId w:val="17"/>
  </w:num>
  <w:num w:numId="10">
    <w:abstractNumId w:val="17"/>
  </w:num>
  <w:num w:numId="11">
    <w:abstractNumId w:val="0"/>
  </w:num>
  <w:num w:numId="12">
    <w:abstractNumId w:val="11"/>
  </w:num>
  <w:num w:numId="13">
    <w:abstractNumId w:val="3"/>
  </w:num>
  <w:num w:numId="14">
    <w:abstractNumId w:val="9"/>
  </w:num>
  <w:num w:numId="15">
    <w:abstractNumId w:val="14"/>
  </w:num>
  <w:num w:numId="16">
    <w:abstractNumId w:val="12"/>
  </w:num>
  <w:num w:numId="17">
    <w:abstractNumId w:val="18"/>
  </w:num>
  <w:num w:numId="18">
    <w:abstractNumId w:val="7"/>
  </w:num>
  <w:num w:numId="19">
    <w:abstractNumId w:val="13"/>
  </w:num>
  <w:num w:numId="20">
    <w:abstractNumId w:val="15"/>
  </w:num>
  <w:num w:numId="21">
    <w:abstractNumId w:val="2"/>
  </w:num>
  <w:num w:numId="22">
    <w:abstractNumId w:val="16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6"/>
  </w:num>
  <w:num w:numId="27">
    <w:abstractNumId w:val="5"/>
  </w:num>
  <w:num w:numId="28">
    <w:abstractNumId w:val="1"/>
  </w:num>
  <w:num w:numId="29">
    <w:abstractNumId w:val="10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5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4AD"/>
    <w:rsid w:val="00005185"/>
    <w:rsid w:val="00014319"/>
    <w:rsid w:val="0001770C"/>
    <w:rsid w:val="0002039B"/>
    <w:rsid w:val="000214BB"/>
    <w:rsid w:val="00022044"/>
    <w:rsid w:val="00050653"/>
    <w:rsid w:val="00055BC9"/>
    <w:rsid w:val="00056307"/>
    <w:rsid w:val="00056423"/>
    <w:rsid w:val="000625E9"/>
    <w:rsid w:val="0006299A"/>
    <w:rsid w:val="00062BBE"/>
    <w:rsid w:val="00063A3D"/>
    <w:rsid w:val="00067D7D"/>
    <w:rsid w:val="00073F35"/>
    <w:rsid w:val="0008744C"/>
    <w:rsid w:val="000910FC"/>
    <w:rsid w:val="00093393"/>
    <w:rsid w:val="0009608D"/>
    <w:rsid w:val="000A1E46"/>
    <w:rsid w:val="000B034F"/>
    <w:rsid w:val="000B794B"/>
    <w:rsid w:val="000C3633"/>
    <w:rsid w:val="000E63CB"/>
    <w:rsid w:val="000F275F"/>
    <w:rsid w:val="000F38D9"/>
    <w:rsid w:val="000F7A2A"/>
    <w:rsid w:val="00104D53"/>
    <w:rsid w:val="001125C0"/>
    <w:rsid w:val="00122955"/>
    <w:rsid w:val="00131804"/>
    <w:rsid w:val="00135BF5"/>
    <w:rsid w:val="00153335"/>
    <w:rsid w:val="00155227"/>
    <w:rsid w:val="0015741B"/>
    <w:rsid w:val="001B4AD4"/>
    <w:rsid w:val="001B6330"/>
    <w:rsid w:val="001E366E"/>
    <w:rsid w:val="001E72A0"/>
    <w:rsid w:val="001F378F"/>
    <w:rsid w:val="0020666C"/>
    <w:rsid w:val="00211B4E"/>
    <w:rsid w:val="00211D29"/>
    <w:rsid w:val="0023309A"/>
    <w:rsid w:val="0023454E"/>
    <w:rsid w:val="002476A1"/>
    <w:rsid w:val="00250321"/>
    <w:rsid w:val="00256824"/>
    <w:rsid w:val="00260DA9"/>
    <w:rsid w:val="00262BB6"/>
    <w:rsid w:val="00267BD7"/>
    <w:rsid w:val="002A0B70"/>
    <w:rsid w:val="002A3AE2"/>
    <w:rsid w:val="002A7BE1"/>
    <w:rsid w:val="002B5D34"/>
    <w:rsid w:val="002B6B1B"/>
    <w:rsid w:val="002F560C"/>
    <w:rsid w:val="00302298"/>
    <w:rsid w:val="00313E59"/>
    <w:rsid w:val="003200C4"/>
    <w:rsid w:val="00331F9E"/>
    <w:rsid w:val="00341EEF"/>
    <w:rsid w:val="003429B5"/>
    <w:rsid w:val="003474AD"/>
    <w:rsid w:val="00365CB9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373CB"/>
    <w:rsid w:val="00440369"/>
    <w:rsid w:val="00442B9F"/>
    <w:rsid w:val="004465ED"/>
    <w:rsid w:val="00451CD6"/>
    <w:rsid w:val="004603E0"/>
    <w:rsid w:val="00464E2E"/>
    <w:rsid w:val="0047210C"/>
    <w:rsid w:val="004762CE"/>
    <w:rsid w:val="00486D1C"/>
    <w:rsid w:val="004B160C"/>
    <w:rsid w:val="004B30E6"/>
    <w:rsid w:val="004C3C4D"/>
    <w:rsid w:val="004C6779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13CAC"/>
    <w:rsid w:val="00532B4C"/>
    <w:rsid w:val="00561DF6"/>
    <w:rsid w:val="00563588"/>
    <w:rsid w:val="00567A1A"/>
    <w:rsid w:val="00580A3D"/>
    <w:rsid w:val="005866EA"/>
    <w:rsid w:val="00590B00"/>
    <w:rsid w:val="00592674"/>
    <w:rsid w:val="00592D64"/>
    <w:rsid w:val="00597D6D"/>
    <w:rsid w:val="005B10E0"/>
    <w:rsid w:val="005B20AE"/>
    <w:rsid w:val="005C584E"/>
    <w:rsid w:val="005D3E4A"/>
    <w:rsid w:val="005D5D11"/>
    <w:rsid w:val="005E15D9"/>
    <w:rsid w:val="005E7372"/>
    <w:rsid w:val="005F1279"/>
    <w:rsid w:val="005F445C"/>
    <w:rsid w:val="005F51D7"/>
    <w:rsid w:val="005F6470"/>
    <w:rsid w:val="00633864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2079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428AF"/>
    <w:rsid w:val="00744A8B"/>
    <w:rsid w:val="00756028"/>
    <w:rsid w:val="007657C1"/>
    <w:rsid w:val="00765A60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6D76"/>
    <w:rsid w:val="00850828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2482B"/>
    <w:rsid w:val="00933E5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21545"/>
    <w:rsid w:val="00A234D4"/>
    <w:rsid w:val="00A36B33"/>
    <w:rsid w:val="00A413FD"/>
    <w:rsid w:val="00A5473E"/>
    <w:rsid w:val="00A774EA"/>
    <w:rsid w:val="00A93499"/>
    <w:rsid w:val="00A97745"/>
    <w:rsid w:val="00AC4351"/>
    <w:rsid w:val="00AC5302"/>
    <w:rsid w:val="00AD4367"/>
    <w:rsid w:val="00AD445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75BE4"/>
    <w:rsid w:val="00B9098A"/>
    <w:rsid w:val="00BA6236"/>
    <w:rsid w:val="00BC69E5"/>
    <w:rsid w:val="00BE0F16"/>
    <w:rsid w:val="00BE4040"/>
    <w:rsid w:val="00C10ED3"/>
    <w:rsid w:val="00C15FC3"/>
    <w:rsid w:val="00C32946"/>
    <w:rsid w:val="00C347F2"/>
    <w:rsid w:val="00C43174"/>
    <w:rsid w:val="00C44439"/>
    <w:rsid w:val="00C52E38"/>
    <w:rsid w:val="00C6341A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CF73B7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56D93"/>
    <w:rsid w:val="00D61232"/>
    <w:rsid w:val="00D71A45"/>
    <w:rsid w:val="00D72625"/>
    <w:rsid w:val="00D7354B"/>
    <w:rsid w:val="00D73F5F"/>
    <w:rsid w:val="00D75EF9"/>
    <w:rsid w:val="00D911DE"/>
    <w:rsid w:val="00DA75A3"/>
    <w:rsid w:val="00DA7A70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C7BA9"/>
    <w:rsid w:val="00ED583B"/>
    <w:rsid w:val="00EE10E8"/>
    <w:rsid w:val="00EE55D3"/>
    <w:rsid w:val="00EF1B0E"/>
    <w:rsid w:val="00F02DF2"/>
    <w:rsid w:val="00F23173"/>
    <w:rsid w:val="00F24CC0"/>
    <w:rsid w:val="00F31FBC"/>
    <w:rsid w:val="00F36E82"/>
    <w:rsid w:val="00F37A59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746D9"/>
  <w15:chartTrackingRefBased/>
  <w15:docId w15:val="{B9F8904C-DD13-417B-8302-29DD1A60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5185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09804BA-B680-49A3-8DA2-69BCD31CF2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14792C-142A-46D4-BFEA-8C58D0F2D3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ED157C-836E-4B38-8153-C8F64942B6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D0448A9-074E-44A4-9CCB-2384BAFB0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73</TotalTime>
  <Pages>1</Pages>
  <Words>257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GORINI Hedi ICD</cp:lastModifiedBy>
  <cp:revision>15</cp:revision>
  <dcterms:created xsi:type="dcterms:W3CDTF">2025-01-29T13:55:00Z</dcterms:created>
  <dcterms:modified xsi:type="dcterms:W3CDTF">2025-09-18T08:59:00Z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